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DFE3C5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8E5275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26911" w:rsidRPr="00226911">
        <w:rPr>
          <w:b/>
          <w:i/>
          <w:noProof/>
          <w:sz w:val="28"/>
        </w:rPr>
        <w:t>S3-234849</w:t>
      </w:r>
    </w:p>
    <w:p w14:paraId="3A7BAEE1" w14:textId="54A4EFA5" w:rsidR="004E3939" w:rsidRPr="00DA53A0" w:rsidRDefault="008E5275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98D680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08569B" w:rsidRPr="0008569B">
        <w:rPr>
          <w:rFonts w:ascii="Arial" w:hAnsi="Arial" w:cs="Arial"/>
          <w:b/>
          <w:sz w:val="22"/>
          <w:szCs w:val="22"/>
        </w:rPr>
        <w:t>Security for AI ML management capabilities</w:t>
      </w:r>
    </w:p>
    <w:p w14:paraId="06BA196E" w14:textId="50A6D5FF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8E5275" w:rsidRPr="008E5275">
        <w:rPr>
          <w:rFonts w:ascii="Arial" w:hAnsi="Arial" w:cs="Arial"/>
          <w:sz w:val="22"/>
          <w:szCs w:val="22"/>
        </w:rPr>
        <w:t>S3-233524</w:t>
      </w:r>
      <w:r w:rsidR="00066FBF">
        <w:rPr>
          <w:rFonts w:ascii="Arial" w:hAnsi="Arial" w:cs="Arial"/>
          <w:sz w:val="22"/>
          <w:szCs w:val="22"/>
        </w:rPr>
        <w:t xml:space="preserve"> </w:t>
      </w:r>
      <w:r w:rsidR="008E5275">
        <w:rPr>
          <w:rFonts w:ascii="Arial" w:hAnsi="Arial" w:cs="Arial"/>
          <w:sz w:val="22"/>
          <w:szCs w:val="22"/>
        </w:rPr>
        <w:t>(</w:t>
      </w:r>
      <w:r w:rsidR="0008569B" w:rsidRPr="0008569B">
        <w:rPr>
          <w:rFonts w:ascii="Arial" w:hAnsi="Arial" w:cs="Arial"/>
          <w:sz w:val="22"/>
          <w:szCs w:val="22"/>
        </w:rPr>
        <w:t>S5-234776</w:t>
      </w:r>
      <w:r w:rsidR="008E5275">
        <w:rPr>
          <w:rFonts w:ascii="Arial" w:hAnsi="Arial" w:cs="Arial"/>
          <w:sz w:val="22"/>
          <w:szCs w:val="22"/>
        </w:rPr>
        <w:t>)</w:t>
      </w:r>
      <w:r w:rsidR="0008569B">
        <w:rPr>
          <w:rFonts w:ascii="Arial" w:hAnsi="Arial" w:cs="Arial"/>
          <w:sz w:val="22"/>
          <w:szCs w:val="22"/>
        </w:rPr>
        <w:t xml:space="preserve"> on </w:t>
      </w:r>
      <w:r w:rsidR="0008569B" w:rsidRPr="0008569B">
        <w:rPr>
          <w:rFonts w:ascii="Arial" w:hAnsi="Arial" w:cs="Arial"/>
          <w:sz w:val="22"/>
          <w:szCs w:val="22"/>
        </w:rPr>
        <w:t>Security for AI ML management capabilities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50845B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CDA" w:rsidRPr="00890CDA">
        <w:rPr>
          <w:rFonts w:ascii="Arial" w:hAnsi="Arial" w:cs="Arial"/>
          <w:b/>
          <w:bCs/>
          <w:sz w:val="22"/>
          <w:szCs w:val="22"/>
        </w:rPr>
        <w:t>FS_AIML_MGMT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E570E2C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E5275">
        <w:rPr>
          <w:rFonts w:ascii="Arial" w:hAnsi="Arial" w:cs="Arial"/>
          <w:b/>
          <w:sz w:val="22"/>
          <w:szCs w:val="22"/>
        </w:rPr>
        <w:t>SA3</w:t>
      </w:r>
    </w:p>
    <w:p w14:paraId="2548326B" w14:textId="18C9E0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8E5275">
        <w:rPr>
          <w:rFonts w:ascii="Arial" w:hAnsi="Arial" w:cs="Arial"/>
          <w:b/>
          <w:bCs/>
          <w:lang w:val="fr-FR"/>
        </w:rPr>
        <w:t>3GPP TSG SA</w:t>
      </w:r>
      <w:bookmarkEnd w:id="5"/>
      <w:bookmarkEnd w:id="6"/>
      <w:bookmarkEnd w:id="7"/>
      <w:r w:rsidR="008E5275">
        <w:rPr>
          <w:rFonts w:ascii="Arial" w:hAnsi="Arial" w:cs="Arial"/>
          <w:b/>
          <w:bCs/>
          <w:lang w:val="fr-FR"/>
        </w:rPr>
        <w:t>5</w:t>
      </w:r>
    </w:p>
    <w:p w14:paraId="5DC2ED77" w14:textId="038B91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08569B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08569B">
        <w:rPr>
          <w:rFonts w:ascii="Arial" w:hAnsi="Arial" w:cs="Arial"/>
          <w:b/>
          <w:bCs/>
          <w:lang w:val="fr-FR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E854C" w14:textId="11466A35" w:rsidR="00226911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08569B">
        <w:rPr>
          <w:rFonts w:ascii="Arial" w:hAnsi="Arial" w:cs="Arial"/>
        </w:rPr>
        <w:t>SA5</w:t>
      </w:r>
      <w:r w:rsidR="00F865E3">
        <w:rPr>
          <w:rFonts w:ascii="Arial" w:hAnsi="Arial" w:cs="Arial"/>
        </w:rPr>
        <w:t xml:space="preserve"> for the updates on completion of </w:t>
      </w:r>
      <w:r w:rsidR="00F865E3" w:rsidRPr="00F865E3">
        <w:rPr>
          <w:rFonts w:ascii="Arial" w:hAnsi="Arial" w:cs="Arial"/>
        </w:rPr>
        <w:t>the study on AI/ML Management capabilities with TR 28.908</w:t>
      </w:r>
      <w:r w:rsidR="007D51FF">
        <w:rPr>
          <w:rFonts w:ascii="Arial" w:hAnsi="Arial" w:cs="Arial"/>
        </w:rPr>
        <w:t>.</w:t>
      </w:r>
      <w:r w:rsidR="00F865E3">
        <w:rPr>
          <w:rFonts w:ascii="Arial" w:hAnsi="Arial" w:cs="Arial"/>
        </w:rPr>
        <w:t xml:space="preserve"> SA3 would like to inform SA5 that the security </w:t>
      </w:r>
      <w:r w:rsidR="001602D4">
        <w:rPr>
          <w:rFonts w:ascii="Arial" w:hAnsi="Arial" w:cs="Arial"/>
        </w:rPr>
        <w:t xml:space="preserve">and privacy </w:t>
      </w:r>
      <w:r w:rsidR="00F865E3">
        <w:rPr>
          <w:rFonts w:ascii="Arial" w:hAnsi="Arial" w:cs="Arial"/>
        </w:rPr>
        <w:t xml:space="preserve">aspects </w:t>
      </w:r>
      <w:r w:rsidR="00F865E3" w:rsidRPr="00F865E3">
        <w:rPr>
          <w:rFonts w:ascii="Arial" w:hAnsi="Arial" w:cs="Arial"/>
        </w:rPr>
        <w:t>of AI/ML Management including potential security threats and any security recommendations</w:t>
      </w:r>
      <w:r w:rsidR="00F865E3">
        <w:rPr>
          <w:rFonts w:ascii="Arial" w:hAnsi="Arial" w:cs="Arial"/>
        </w:rPr>
        <w:t xml:space="preserve"> related to TR 28.908 need to be studied in SA3. </w:t>
      </w:r>
      <w:r w:rsidR="008E5275">
        <w:rPr>
          <w:rFonts w:ascii="Arial" w:hAnsi="Arial" w:cs="Arial"/>
        </w:rPr>
        <w:t>T</w:t>
      </w:r>
      <w:r w:rsidR="00F865E3">
        <w:rPr>
          <w:rFonts w:ascii="Arial" w:hAnsi="Arial" w:cs="Arial"/>
        </w:rPr>
        <w:t xml:space="preserve">his can be done in Rel-19 </w:t>
      </w:r>
      <w:r w:rsidR="008E5275">
        <w:rPr>
          <w:rFonts w:ascii="Arial" w:hAnsi="Arial" w:cs="Arial"/>
        </w:rPr>
        <w:t>or a later release according to available TUs</w:t>
      </w:r>
      <w:r w:rsidR="00F865E3">
        <w:rPr>
          <w:rFonts w:ascii="Arial" w:hAnsi="Arial" w:cs="Arial"/>
        </w:rPr>
        <w:t>.</w:t>
      </w:r>
      <w:r w:rsidR="00314176">
        <w:rPr>
          <w:rFonts w:ascii="Arial" w:hAnsi="Arial" w:cs="Arial"/>
        </w:rPr>
        <w:t xml:space="preserve"> </w:t>
      </w:r>
    </w:p>
    <w:p w14:paraId="697D583E" w14:textId="4D5EAC8D" w:rsidR="00B97703" w:rsidRPr="000F6242" w:rsidRDefault="00314176" w:rsidP="00F865E3">
      <w:pPr>
        <w:jc w:val="both"/>
        <w:rPr>
          <w:i/>
          <w:iCs/>
          <w:color w:val="0070C0"/>
        </w:rPr>
      </w:pPr>
      <w:r>
        <w:rPr>
          <w:rFonts w:ascii="Arial" w:hAnsi="Arial" w:cs="Arial"/>
        </w:rPr>
        <w:t>SA3 will provide inputs to SA5 depending on the progress of the study.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FD3F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SA5</w:t>
      </w:r>
    </w:p>
    <w:p w14:paraId="066613F7" w14:textId="094090F0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F865E3">
        <w:rPr>
          <w:rFonts w:ascii="Arial" w:hAnsi="Arial" w:cs="Arial"/>
          <w:color w:val="000000" w:themeColor="text1"/>
        </w:rPr>
        <w:t>SA5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E014C6" w14:textId="77777777" w:rsidR="004A3C30" w:rsidRDefault="004A3C30" w:rsidP="004A3C30">
      <w:r>
        <w:t>SA3#115</w:t>
      </w:r>
      <w:r>
        <w:tab/>
        <w:t>26 Feb – 01 Mar 2024</w:t>
      </w:r>
      <w:r>
        <w:tab/>
        <w:t>Athens, EU</w:t>
      </w:r>
    </w:p>
    <w:p w14:paraId="1B89D469" w14:textId="77777777" w:rsidR="004A3C30" w:rsidRPr="00074D3C" w:rsidRDefault="004A3C30" w:rsidP="004A3C30">
      <w:r>
        <w:t>SA3#116</w:t>
      </w:r>
      <w:r>
        <w:tab/>
        <w:t>20 – 24 May 2024</w:t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DEFDB" w14:textId="77777777" w:rsidR="007A58B8" w:rsidRDefault="007A58B8">
      <w:pPr>
        <w:spacing w:after="0"/>
      </w:pPr>
      <w:r>
        <w:separator/>
      </w:r>
    </w:p>
  </w:endnote>
  <w:endnote w:type="continuationSeparator" w:id="0">
    <w:p w14:paraId="189FEBFF" w14:textId="77777777" w:rsidR="007A58B8" w:rsidRDefault="007A58B8">
      <w:pPr>
        <w:spacing w:after="0"/>
      </w:pPr>
      <w:r>
        <w:continuationSeparator/>
      </w:r>
    </w:p>
  </w:endnote>
  <w:endnote w:type="continuationNotice" w:id="1">
    <w:p w14:paraId="49460D95" w14:textId="77777777" w:rsidR="007A58B8" w:rsidRDefault="007A58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22D7A" w14:textId="77777777" w:rsidR="007A58B8" w:rsidRDefault="007A58B8">
      <w:pPr>
        <w:spacing w:after="0"/>
      </w:pPr>
      <w:r>
        <w:separator/>
      </w:r>
    </w:p>
  </w:footnote>
  <w:footnote w:type="continuationSeparator" w:id="0">
    <w:p w14:paraId="7239FB9B" w14:textId="77777777" w:rsidR="007A58B8" w:rsidRDefault="007A58B8">
      <w:pPr>
        <w:spacing w:after="0"/>
      </w:pPr>
      <w:r>
        <w:continuationSeparator/>
      </w:r>
    </w:p>
  </w:footnote>
  <w:footnote w:type="continuationNotice" w:id="1">
    <w:p w14:paraId="191CAAF6" w14:textId="77777777" w:rsidR="007A58B8" w:rsidRDefault="007A58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66FBF"/>
    <w:rsid w:val="00074D3C"/>
    <w:rsid w:val="0008569B"/>
    <w:rsid w:val="000B21DF"/>
    <w:rsid w:val="000B553C"/>
    <w:rsid w:val="000E6116"/>
    <w:rsid w:val="000F6242"/>
    <w:rsid w:val="00103FF1"/>
    <w:rsid w:val="0013662C"/>
    <w:rsid w:val="001602D4"/>
    <w:rsid w:val="00196B59"/>
    <w:rsid w:val="001A14F2"/>
    <w:rsid w:val="001B3A86"/>
    <w:rsid w:val="001B763F"/>
    <w:rsid w:val="001F2BF6"/>
    <w:rsid w:val="00213265"/>
    <w:rsid w:val="00220060"/>
    <w:rsid w:val="00226381"/>
    <w:rsid w:val="00226911"/>
    <w:rsid w:val="002473B2"/>
    <w:rsid w:val="0027050B"/>
    <w:rsid w:val="00280A30"/>
    <w:rsid w:val="002869FE"/>
    <w:rsid w:val="00290B74"/>
    <w:rsid w:val="002E01C1"/>
    <w:rsid w:val="002F1940"/>
    <w:rsid w:val="00314176"/>
    <w:rsid w:val="00322204"/>
    <w:rsid w:val="003330D7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70DF6"/>
    <w:rsid w:val="004A3C30"/>
    <w:rsid w:val="004E3939"/>
    <w:rsid w:val="0050543F"/>
    <w:rsid w:val="00526DDD"/>
    <w:rsid w:val="00570A58"/>
    <w:rsid w:val="00583F1E"/>
    <w:rsid w:val="005B6433"/>
    <w:rsid w:val="006052AD"/>
    <w:rsid w:val="00657119"/>
    <w:rsid w:val="00717AA9"/>
    <w:rsid w:val="0073766B"/>
    <w:rsid w:val="007A58B8"/>
    <w:rsid w:val="007D51FF"/>
    <w:rsid w:val="007D59ED"/>
    <w:rsid w:val="007F4F92"/>
    <w:rsid w:val="008758B0"/>
    <w:rsid w:val="00890CDA"/>
    <w:rsid w:val="008D3FDF"/>
    <w:rsid w:val="008D772F"/>
    <w:rsid w:val="008E5275"/>
    <w:rsid w:val="008F52B7"/>
    <w:rsid w:val="00914347"/>
    <w:rsid w:val="00914CD1"/>
    <w:rsid w:val="009603F6"/>
    <w:rsid w:val="00985856"/>
    <w:rsid w:val="009963AC"/>
    <w:rsid w:val="0099764C"/>
    <w:rsid w:val="009C01E1"/>
    <w:rsid w:val="00A455B0"/>
    <w:rsid w:val="00A70448"/>
    <w:rsid w:val="00A74CA3"/>
    <w:rsid w:val="00AA4FF3"/>
    <w:rsid w:val="00AC766B"/>
    <w:rsid w:val="00AE1B3E"/>
    <w:rsid w:val="00B0478E"/>
    <w:rsid w:val="00B304E8"/>
    <w:rsid w:val="00B34496"/>
    <w:rsid w:val="00B35644"/>
    <w:rsid w:val="00B97703"/>
    <w:rsid w:val="00BA3D66"/>
    <w:rsid w:val="00C04BFC"/>
    <w:rsid w:val="00C17229"/>
    <w:rsid w:val="00C3080B"/>
    <w:rsid w:val="00CB2B16"/>
    <w:rsid w:val="00CF6087"/>
    <w:rsid w:val="00D14BB6"/>
    <w:rsid w:val="00D2351C"/>
    <w:rsid w:val="00D33624"/>
    <w:rsid w:val="00DA5FD6"/>
    <w:rsid w:val="00E2241D"/>
    <w:rsid w:val="00F24581"/>
    <w:rsid w:val="00F25496"/>
    <w:rsid w:val="00F667CF"/>
    <w:rsid w:val="00F74B1F"/>
    <w:rsid w:val="00F803BE"/>
    <w:rsid w:val="00F865E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NOK-4</cp:lastModifiedBy>
  <cp:revision>3</cp:revision>
  <cp:lastPrinted>2002-04-23T07:10:00Z</cp:lastPrinted>
  <dcterms:created xsi:type="dcterms:W3CDTF">2023-10-30T11:40:00Z</dcterms:created>
  <dcterms:modified xsi:type="dcterms:W3CDTF">2023-10-30T11:40:00Z</dcterms:modified>
</cp:coreProperties>
</file>